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67E7E" w14:textId="77777777" w:rsidR="00CC17B4" w:rsidRDefault="006A4DBB" w:rsidP="00AA2172">
      <w:pPr>
        <w:suppressAutoHyphens/>
        <w:spacing w:after="0" w:line="240" w:lineRule="auto"/>
        <w:ind w:left="5954"/>
        <w:rPr>
          <w:rFonts w:ascii="Arial" w:hAnsi="Arial" w:cs="Arial"/>
          <w:i/>
          <w:snapToGrid w:val="0"/>
          <w:sz w:val="16"/>
          <w:szCs w:val="16"/>
        </w:rPr>
      </w:pPr>
      <w:r w:rsidRPr="00346A04">
        <w:rPr>
          <w:rFonts w:ascii="Arial" w:hAnsi="Arial" w:cs="Arial"/>
        </w:rPr>
        <w:t>……………………, dnia …</w:t>
      </w:r>
      <w:r>
        <w:rPr>
          <w:rFonts w:ascii="Arial" w:hAnsi="Arial" w:cs="Arial"/>
        </w:rPr>
        <w:t>…</w:t>
      </w:r>
      <w:r w:rsidRPr="00346A04">
        <w:rPr>
          <w:rFonts w:ascii="Arial" w:hAnsi="Arial" w:cs="Arial"/>
        </w:rPr>
        <w:t>……….r.</w:t>
      </w:r>
    </w:p>
    <w:p w14:paraId="1D9F8BBB" w14:textId="77777777" w:rsidR="002469FB" w:rsidRDefault="002469FB" w:rsidP="006A4DBB">
      <w:pPr>
        <w:spacing w:after="0"/>
        <w:rPr>
          <w:rFonts w:ascii="Arial" w:eastAsia="Times New Roman" w:hAnsi="Arial" w:cs="Arial"/>
          <w:bCs/>
        </w:rPr>
      </w:pPr>
      <w:r>
        <w:rPr>
          <w:rFonts w:ascii="Arial" w:hAnsi="Arial" w:cs="Arial"/>
          <w:bCs/>
        </w:rPr>
        <w:t>Nr rej.: …………………………</w:t>
      </w:r>
    </w:p>
    <w:p w14:paraId="354D2BC7" w14:textId="77777777" w:rsidR="00F9407F" w:rsidRDefault="00F9407F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</w:p>
    <w:p w14:paraId="0CC04440" w14:textId="56E22EA9" w:rsidR="001D240B" w:rsidRPr="003A78F3" w:rsidRDefault="001D240B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  <w:r w:rsidRPr="003A78F3">
        <w:rPr>
          <w:rStyle w:val="Pogrubienie"/>
          <w:rFonts w:ascii="Arial" w:hAnsi="Arial" w:cs="Arial"/>
          <w:color w:val="000000"/>
        </w:rPr>
        <w:t>Główny Inspektorat Pracy</w:t>
      </w:r>
    </w:p>
    <w:p w14:paraId="47071162" w14:textId="77777777" w:rsidR="001D240B" w:rsidRPr="003A78F3" w:rsidRDefault="001D240B" w:rsidP="00E5076B">
      <w:pPr>
        <w:suppressAutoHyphens/>
        <w:spacing w:after="0" w:line="240" w:lineRule="auto"/>
        <w:ind w:left="1128" w:firstLine="4536"/>
        <w:rPr>
          <w:rFonts w:ascii="Arial" w:hAnsi="Arial" w:cs="Arial"/>
          <w:b/>
        </w:rPr>
      </w:pPr>
      <w:r w:rsidRPr="003A78F3">
        <w:rPr>
          <w:rStyle w:val="Pogrubienie"/>
          <w:rFonts w:ascii="Arial" w:hAnsi="Arial" w:cs="Arial"/>
          <w:color w:val="000000"/>
        </w:rPr>
        <w:t>Departament Legalności Zatrudnienia</w:t>
      </w:r>
    </w:p>
    <w:p w14:paraId="7532B709" w14:textId="77777777" w:rsidR="00CC17B4" w:rsidRDefault="001D240B" w:rsidP="00E5076B">
      <w:pPr>
        <w:suppressAutoHyphens/>
        <w:spacing w:after="0" w:line="240" w:lineRule="auto"/>
        <w:ind w:left="1128" w:firstLine="4536"/>
        <w:rPr>
          <w:rFonts w:ascii="Arial" w:hAnsi="Arial" w:cs="Arial"/>
          <w:b/>
          <w:bCs/>
          <w:color w:val="000000"/>
        </w:rPr>
      </w:pPr>
      <w:r w:rsidRPr="003A78F3">
        <w:rPr>
          <w:rStyle w:val="Pogrubienie"/>
          <w:rFonts w:ascii="Arial" w:hAnsi="Arial" w:cs="Arial"/>
          <w:color w:val="000000"/>
        </w:rPr>
        <w:t>ul. Barska 28/30</w:t>
      </w:r>
    </w:p>
    <w:p w14:paraId="35A4DDB0" w14:textId="77777777" w:rsidR="001D240B" w:rsidRPr="003A78F3" w:rsidRDefault="00CC17B4" w:rsidP="00E5076B">
      <w:pPr>
        <w:suppressAutoHyphens/>
        <w:spacing w:after="0" w:line="240" w:lineRule="auto"/>
        <w:ind w:left="1128" w:firstLine="4536"/>
        <w:rPr>
          <w:rStyle w:val="Pogrubienie"/>
          <w:rFonts w:ascii="Arial" w:hAnsi="Arial" w:cs="Arial"/>
          <w:color w:val="000000"/>
        </w:rPr>
      </w:pPr>
      <w:r>
        <w:rPr>
          <w:rStyle w:val="Pogrubienie"/>
          <w:rFonts w:ascii="Arial" w:hAnsi="Arial" w:cs="Arial"/>
          <w:color w:val="000000"/>
        </w:rPr>
        <w:t>0</w:t>
      </w:r>
      <w:r w:rsidR="001D240B" w:rsidRPr="003A78F3">
        <w:rPr>
          <w:rStyle w:val="Pogrubienie"/>
          <w:rFonts w:ascii="Arial" w:hAnsi="Arial" w:cs="Arial"/>
          <w:color w:val="000000"/>
        </w:rPr>
        <w:t>2-315 Warszawa</w:t>
      </w:r>
    </w:p>
    <w:p w14:paraId="7C6B25FC" w14:textId="77777777" w:rsidR="00BC7316" w:rsidRDefault="00BC7316" w:rsidP="005E7874">
      <w:pPr>
        <w:suppressAutoHyphens/>
        <w:spacing w:after="0" w:line="240" w:lineRule="auto"/>
        <w:rPr>
          <w:rFonts w:ascii="Arial" w:hAnsi="Arial" w:cs="Arial"/>
          <w:b/>
          <w:spacing w:val="100"/>
        </w:rPr>
      </w:pPr>
    </w:p>
    <w:p w14:paraId="556204B4" w14:textId="77777777" w:rsidR="00BC7316" w:rsidRDefault="00BC7316" w:rsidP="005E7874">
      <w:pPr>
        <w:suppressAutoHyphens/>
        <w:spacing w:after="0" w:line="240" w:lineRule="auto"/>
        <w:rPr>
          <w:rFonts w:ascii="Arial" w:hAnsi="Arial" w:cs="Arial"/>
          <w:b/>
          <w:spacing w:val="100"/>
        </w:rPr>
      </w:pPr>
    </w:p>
    <w:p w14:paraId="7B4755D9" w14:textId="77777777" w:rsidR="00AF4164" w:rsidRDefault="00AF4164" w:rsidP="00583B70">
      <w:pPr>
        <w:suppressAutoHyphens/>
        <w:spacing w:line="240" w:lineRule="auto"/>
        <w:jc w:val="center"/>
        <w:rPr>
          <w:rFonts w:ascii="Arial" w:hAnsi="Arial" w:cs="Arial"/>
          <w:b/>
          <w:spacing w:val="100"/>
        </w:rPr>
      </w:pPr>
    </w:p>
    <w:p w14:paraId="043E552D" w14:textId="64145680" w:rsidR="00AF33D5" w:rsidRDefault="00184253" w:rsidP="00583B70">
      <w:pPr>
        <w:suppressAutoHyphens/>
        <w:spacing w:line="240" w:lineRule="auto"/>
        <w:jc w:val="center"/>
        <w:rPr>
          <w:rFonts w:ascii="Arial" w:hAnsi="Arial" w:cs="Arial"/>
          <w:b/>
          <w:spacing w:val="100"/>
        </w:rPr>
      </w:pPr>
      <w:r>
        <w:rPr>
          <w:rFonts w:ascii="Arial" w:hAnsi="Arial" w:cs="Arial"/>
          <w:b/>
          <w:spacing w:val="100"/>
        </w:rPr>
        <w:t>ZAWIADOMIENIE</w:t>
      </w:r>
    </w:p>
    <w:p w14:paraId="79A29647" w14:textId="5D7B5F82" w:rsidR="00C90B27" w:rsidRDefault="00812279" w:rsidP="00AF4164">
      <w:pPr>
        <w:suppressAutoHyphens/>
        <w:spacing w:after="120" w:line="240" w:lineRule="auto"/>
        <w:jc w:val="center"/>
        <w:rPr>
          <w:rFonts w:ascii="Arial" w:hAnsi="Arial" w:cs="Arial"/>
          <w:b/>
        </w:rPr>
      </w:pPr>
      <w:r w:rsidRPr="00812279">
        <w:rPr>
          <w:rFonts w:ascii="Arial" w:hAnsi="Arial" w:cs="Arial"/>
          <w:b/>
        </w:rPr>
        <w:t xml:space="preserve">o </w:t>
      </w:r>
      <w:r w:rsidR="00184253" w:rsidRPr="00184253">
        <w:rPr>
          <w:rFonts w:ascii="Arial" w:hAnsi="Arial" w:cs="Arial"/>
          <w:b/>
        </w:rPr>
        <w:t xml:space="preserve">braku możliwości </w:t>
      </w:r>
      <w:r w:rsidR="00583B70">
        <w:rPr>
          <w:rFonts w:ascii="Arial" w:hAnsi="Arial" w:cs="Arial"/>
          <w:b/>
        </w:rPr>
        <w:t>wyegzekwowania</w:t>
      </w:r>
      <w:r w:rsidR="00184253" w:rsidRPr="00184253">
        <w:rPr>
          <w:rFonts w:ascii="Arial" w:hAnsi="Arial" w:cs="Arial"/>
          <w:b/>
        </w:rPr>
        <w:t xml:space="preserve"> decyzji o nałożeniu kary pieniężnej</w:t>
      </w:r>
      <w:r w:rsidR="002D7BEB">
        <w:rPr>
          <w:rFonts w:ascii="Arial" w:hAnsi="Arial" w:cs="Arial"/>
          <w:b/>
        </w:rPr>
        <w:t xml:space="preserve"> </w:t>
      </w:r>
      <w:r w:rsidR="00C90B27" w:rsidRPr="00C90B27">
        <w:rPr>
          <w:rFonts w:ascii="Arial" w:hAnsi="Arial" w:cs="Arial"/>
          <w:b/>
        </w:rPr>
        <w:t>od przewoźnika drogowego delegującego kierowcę na terytorium Rzeczypospolitej Polskiej</w:t>
      </w:r>
    </w:p>
    <w:p w14:paraId="1E1699BB" w14:textId="77777777" w:rsidR="00AF4164" w:rsidRPr="00812279" w:rsidRDefault="00AF4164" w:rsidP="00AF4164">
      <w:pPr>
        <w:suppressAutoHyphens/>
        <w:spacing w:after="120" w:line="240" w:lineRule="auto"/>
        <w:jc w:val="center"/>
        <w:rPr>
          <w:rFonts w:ascii="Arial" w:hAnsi="Arial" w:cs="Arial"/>
          <w:b/>
        </w:rPr>
      </w:pPr>
    </w:p>
    <w:tbl>
      <w:tblPr>
        <w:tblW w:w="1487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7"/>
        <w:gridCol w:w="556"/>
        <w:gridCol w:w="578"/>
        <w:gridCol w:w="1559"/>
        <w:gridCol w:w="698"/>
        <w:gridCol w:w="1003"/>
        <w:gridCol w:w="425"/>
        <w:gridCol w:w="672"/>
        <w:gridCol w:w="2155"/>
        <w:gridCol w:w="4677"/>
        <w:gridCol w:w="427"/>
      </w:tblGrid>
      <w:tr w:rsidR="00F32E20" w:rsidRPr="00601D02" w14:paraId="0C9F5942" w14:textId="77777777" w:rsidTr="00DB2E7E">
        <w:trPr>
          <w:gridAfter w:val="2"/>
          <w:wAfter w:w="5104" w:type="dxa"/>
          <w:trHeight w:val="28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16E28F47" w14:textId="0D92BB51" w:rsidR="00F32E20" w:rsidRPr="00601D02" w:rsidRDefault="00F32E20" w:rsidP="009A3044">
            <w:pPr>
              <w:spacing w:before="40" w:after="120" w:line="240" w:lineRule="auto"/>
              <w:ind w:left="113"/>
              <w:rPr>
                <w:rFonts w:ascii="Arial" w:hAnsi="Arial" w:cs="Arial"/>
                <w:b/>
                <w:sz w:val="20"/>
                <w:szCs w:val="20"/>
              </w:rPr>
            </w:pPr>
            <w:r w:rsidRPr="00601D02">
              <w:rPr>
                <w:rFonts w:ascii="Arial" w:hAnsi="Arial" w:cs="Arial"/>
                <w:b/>
                <w:sz w:val="20"/>
                <w:szCs w:val="20"/>
              </w:rPr>
              <w:t xml:space="preserve">Dane </w:t>
            </w:r>
            <w:r w:rsidR="00184253">
              <w:rPr>
                <w:rFonts w:ascii="Arial" w:hAnsi="Arial" w:cs="Arial"/>
                <w:b/>
                <w:sz w:val="20"/>
                <w:szCs w:val="20"/>
              </w:rPr>
              <w:t>przewoźnika drogowego delegującego kierowcę na terytorium RP</w:t>
            </w:r>
          </w:p>
        </w:tc>
      </w:tr>
      <w:tr w:rsidR="00C64A77" w:rsidRPr="002C1162" w14:paraId="7A733962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4BBF0A" w14:textId="555F7D4D" w:rsidR="00C64A77" w:rsidRPr="00AF4164" w:rsidRDefault="00C64A7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Imię i nazwisko / Nazwa</w:t>
            </w:r>
          </w:p>
          <w:p w14:paraId="5EABA8AF" w14:textId="073979C3" w:rsidR="00C64A77" w:rsidRPr="002C1162" w:rsidRDefault="00C64A77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12C9F" w:rsidRPr="002C1162" w14:paraId="49AE4C49" w14:textId="77777777" w:rsidTr="00DB2E7E">
        <w:trPr>
          <w:gridAfter w:val="2"/>
          <w:wAfter w:w="5104" w:type="dxa"/>
          <w:trHeight w:val="276"/>
        </w:trPr>
        <w:tc>
          <w:tcPr>
            <w:tcW w:w="2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7CE97C" w14:textId="1666D765" w:rsidR="00E12C9F" w:rsidRPr="00AF4164" w:rsidRDefault="00E12C9F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Kraj</w:t>
            </w:r>
          </w:p>
          <w:p w14:paraId="5A161562" w14:textId="77777777" w:rsidR="00812279" w:rsidRPr="002C1162" w:rsidRDefault="00812279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3F3A8D" w14:textId="3D9B6088" w:rsidR="00E12C9F" w:rsidRPr="00AF4164" w:rsidRDefault="00A35499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Region</w:t>
            </w:r>
          </w:p>
          <w:p w14:paraId="40B606EB" w14:textId="77777777" w:rsidR="00812279" w:rsidRPr="002C1162" w:rsidRDefault="00812279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343B17" w14:textId="2ED872AE" w:rsidR="00E12C9F" w:rsidRPr="00AF4164" w:rsidRDefault="00E12C9F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Miejscowość</w:t>
            </w:r>
          </w:p>
          <w:p w14:paraId="48CBB367" w14:textId="77777777" w:rsidR="00812279" w:rsidRPr="002C1162" w:rsidRDefault="00812279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90ECE" w:rsidRPr="002C1162" w14:paraId="58C253E5" w14:textId="2185AE46" w:rsidTr="00DB2E7E">
        <w:trPr>
          <w:gridAfter w:val="2"/>
          <w:wAfter w:w="5104" w:type="dxa"/>
          <w:trHeight w:val="276"/>
        </w:trPr>
        <w:tc>
          <w:tcPr>
            <w:tcW w:w="32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B16C81" w14:textId="00550AC2" w:rsidR="00F90ECE" w:rsidRPr="00AF4164" w:rsidRDefault="00F90ECE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Ulica</w:t>
            </w:r>
          </w:p>
          <w:p w14:paraId="379C5E7D" w14:textId="77777777" w:rsidR="00F90ECE" w:rsidRPr="002C1162" w:rsidRDefault="00F90ECE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341EF0" w14:textId="4302B4E7" w:rsidR="00F90ECE" w:rsidRPr="00AF4164" w:rsidRDefault="00F90ECE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Nr domu</w:t>
            </w:r>
          </w:p>
          <w:p w14:paraId="04E1C226" w14:textId="02BA67FE" w:rsidR="004850A9" w:rsidRPr="002C1162" w:rsidRDefault="004850A9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A7ECEF" w14:textId="4E7E5006" w:rsidR="00F90ECE" w:rsidRPr="00AF4164" w:rsidRDefault="00F90ECE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Nr lokalu</w:t>
            </w:r>
          </w:p>
          <w:p w14:paraId="685CE010" w14:textId="23E8A799" w:rsidR="00F90ECE" w:rsidRPr="002C1162" w:rsidRDefault="00F90ECE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F1CB24" w14:textId="6139E515" w:rsidR="00F90ECE" w:rsidRPr="00AF4164" w:rsidRDefault="00F90ECE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Kod pocztowy</w:t>
            </w:r>
          </w:p>
          <w:p w14:paraId="207B84A7" w14:textId="77777777" w:rsidR="00F90ECE" w:rsidRPr="002C1162" w:rsidRDefault="00F90ECE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C64A77" w:rsidRPr="002C1162" w14:paraId="67ED92EB" w14:textId="44C917E2" w:rsidTr="00DB2E7E">
        <w:trPr>
          <w:gridAfter w:val="1"/>
          <w:wAfter w:w="427" w:type="dxa"/>
          <w:trHeight w:val="276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382D1E" w14:textId="6D257FE3" w:rsidR="00C64A77" w:rsidRPr="00AF4164" w:rsidRDefault="00C64A7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84" w:hanging="171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Numer Identyfikacji podatkowej</w:t>
            </w:r>
          </w:p>
          <w:p w14:paraId="40174B3B" w14:textId="77777777" w:rsidR="00C64A77" w:rsidRPr="002C1162" w:rsidRDefault="00C64A77" w:rsidP="00AF4164">
            <w:pPr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6827CF" w14:textId="4B8A31DC" w:rsidR="00C64A77" w:rsidRPr="00AF4164" w:rsidRDefault="00C64A7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1" w:hanging="308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Inny rodzaj identyfikacji (należy określić jaki)</w:t>
            </w:r>
          </w:p>
          <w:p w14:paraId="7E72223B" w14:textId="5B7E5158" w:rsidR="00C64A77" w:rsidRPr="002C1162" w:rsidRDefault="000639FD" w:rsidP="00AF4164">
            <w:pPr>
              <w:tabs>
                <w:tab w:val="left" w:pos="1920"/>
              </w:tabs>
              <w:spacing w:after="0" w:line="240" w:lineRule="auto"/>
              <w:ind w:left="284" w:hanging="171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ab/>
            </w:r>
          </w:p>
        </w:tc>
        <w:tc>
          <w:tcPr>
            <w:tcW w:w="4677" w:type="dxa"/>
          </w:tcPr>
          <w:p w14:paraId="71A60FB7" w14:textId="4782C2A6" w:rsidR="00C64A77" w:rsidRPr="002C1162" w:rsidRDefault="00C64A77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C64A77" w:rsidRPr="002C1162" w14:paraId="28812835" w14:textId="77777777" w:rsidTr="00DB2E7E">
        <w:trPr>
          <w:gridAfter w:val="1"/>
          <w:wAfter w:w="427" w:type="dxa"/>
          <w:trHeight w:val="217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DF434D" w14:textId="44FAD6CD" w:rsidR="00C64A77" w:rsidRPr="00AF4164" w:rsidRDefault="00C64A7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E-mail</w:t>
            </w:r>
          </w:p>
          <w:p w14:paraId="3AF11981" w14:textId="0FD61550" w:rsidR="00C64A77" w:rsidRPr="002C1162" w:rsidRDefault="00C64A77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61A181" w14:textId="7A57286C" w:rsidR="00C64A77" w:rsidRPr="00AF4164" w:rsidRDefault="00EC6083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Nr telefonu</w:t>
            </w:r>
          </w:p>
          <w:p w14:paraId="7ACDFF93" w14:textId="11C8A5B4" w:rsidR="004850A9" w:rsidRPr="002C1162" w:rsidRDefault="004850A9" w:rsidP="00AF4164">
            <w:pPr>
              <w:tabs>
                <w:tab w:val="left" w:pos="2025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4E6C36DA" w14:textId="53A1A1EE" w:rsidR="00C64A77" w:rsidRPr="002C1162" w:rsidRDefault="00C64A77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EC6083" w:rsidRPr="002C1162" w14:paraId="7EF986AE" w14:textId="77777777" w:rsidTr="00DB2E7E">
        <w:trPr>
          <w:gridAfter w:val="1"/>
          <w:wAfter w:w="427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889588" w14:textId="14D7A70F" w:rsidR="00EC6083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P</w:t>
            </w:r>
            <w:r w:rsidR="00EC6083" w:rsidRPr="00AF4164">
              <w:rPr>
                <w:rFonts w:ascii="Arial" w:hAnsi="Arial" w:cs="Arial"/>
                <w:bCs/>
                <w:sz w:val="16"/>
                <w:szCs w:val="16"/>
              </w:rPr>
              <w:t>rzedstawiciel prawn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>y</w:t>
            </w:r>
            <w:r w:rsidR="00EC6083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(imię nazwisko, adres, inne znane dane identyfikacyjne lub kontaktowe)</w:t>
            </w:r>
          </w:p>
          <w:p w14:paraId="2DB71008" w14:textId="49D8502C" w:rsidR="000639FD" w:rsidRPr="002C1162" w:rsidRDefault="000639FD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62EED1F5" w14:textId="77777777" w:rsidR="00EC6083" w:rsidRPr="002C1162" w:rsidRDefault="00EC6083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EC6083" w:rsidRPr="002C1162" w14:paraId="43F702D8" w14:textId="77777777" w:rsidTr="00DB2E7E">
        <w:trPr>
          <w:gridAfter w:val="1"/>
          <w:wAfter w:w="427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0405B4" w14:textId="50B642F0" w:rsidR="00EC6083" w:rsidRPr="00AF4164" w:rsidRDefault="00EC6083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Informacje dodatkowe</w:t>
            </w:r>
          </w:p>
          <w:p w14:paraId="190EA81B" w14:textId="11181C58" w:rsidR="000639FD" w:rsidRPr="002C1162" w:rsidRDefault="000639FD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677" w:type="dxa"/>
          </w:tcPr>
          <w:p w14:paraId="6253CD47" w14:textId="77777777" w:rsidR="00EC6083" w:rsidRPr="002C1162" w:rsidRDefault="00EC6083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C64A77" w:rsidRPr="00601D02" w14:paraId="11B75FB5" w14:textId="77777777" w:rsidTr="00DB2E7E">
        <w:trPr>
          <w:gridAfter w:val="2"/>
          <w:wAfter w:w="5104" w:type="dxa"/>
          <w:trHeight w:val="28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32195AA6" w14:textId="1FB3CDB1" w:rsidR="00C64A77" w:rsidRPr="00812279" w:rsidRDefault="00EC6083" w:rsidP="009A3044">
            <w:pPr>
              <w:spacing w:before="40" w:after="120" w:line="240" w:lineRule="auto"/>
              <w:ind w:left="113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EC6083">
              <w:rPr>
                <w:rFonts w:ascii="Arial" w:hAnsi="Arial" w:cs="Arial"/>
                <w:b/>
                <w:sz w:val="20"/>
                <w:szCs w:val="20"/>
              </w:rPr>
              <w:t>akt</w:t>
            </w:r>
            <w:r>
              <w:rPr>
                <w:rFonts w:ascii="Arial" w:hAnsi="Arial" w:cs="Arial"/>
                <w:b/>
                <w:sz w:val="20"/>
                <w:szCs w:val="20"/>
              </w:rPr>
              <w:t>y</w:t>
            </w:r>
            <w:r w:rsidRPr="00EC6083">
              <w:rPr>
                <w:rFonts w:ascii="Arial" w:hAnsi="Arial" w:cs="Arial"/>
                <w:b/>
                <w:sz w:val="20"/>
                <w:szCs w:val="20"/>
              </w:rPr>
              <w:t xml:space="preserve"> i okoliczności naruszenia prawa</w:t>
            </w:r>
          </w:p>
        </w:tc>
      </w:tr>
      <w:tr w:rsidR="00CF2EA7" w:rsidRPr="002C1162" w14:paraId="3BB15648" w14:textId="797A2ED2" w:rsidTr="00DB2E7E">
        <w:trPr>
          <w:gridAfter w:val="2"/>
          <w:wAfter w:w="5104" w:type="dxa"/>
          <w:trHeight w:val="276"/>
        </w:trPr>
        <w:tc>
          <w:tcPr>
            <w:tcW w:w="32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3EC816" w14:textId="744ACA8E" w:rsidR="00CF2EA7" w:rsidRPr="00AF4164" w:rsidRDefault="00CF2EA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Liczba pracowników delegowanych</w:t>
            </w:r>
          </w:p>
          <w:p w14:paraId="57AB8E6A" w14:textId="64F6E6EB" w:rsidR="00CF2EA7" w:rsidRPr="002C1162" w:rsidRDefault="00CF2EA7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36512E" w14:textId="1428518B" w:rsidR="00CF2EA7" w:rsidRPr="00AF4164" w:rsidRDefault="00CF2EA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Data rozpoczęcia delegowania</w:t>
            </w:r>
          </w:p>
          <w:p w14:paraId="4A5F0E38" w14:textId="70101F0A" w:rsidR="00CF2EA7" w:rsidRPr="002C1162" w:rsidRDefault="00CF2EA7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32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EE3DDD" w14:textId="4AD8205E" w:rsidR="00CF2EA7" w:rsidRPr="00AF4164" w:rsidRDefault="00CF2EA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Data zakończenia delegowania</w:t>
            </w:r>
          </w:p>
          <w:p w14:paraId="5F633156" w14:textId="77777777" w:rsidR="00CF2EA7" w:rsidRPr="002C1162" w:rsidRDefault="00CF2EA7" w:rsidP="002C1162">
            <w:pPr>
              <w:spacing w:after="0" w:line="240" w:lineRule="auto"/>
              <w:ind w:left="1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2C1162" w14:paraId="18FE7582" w14:textId="77777777" w:rsidTr="00DB2E7E">
        <w:trPr>
          <w:gridAfter w:val="2"/>
          <w:wAfter w:w="5104" w:type="dxa"/>
          <w:trHeight w:val="276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039666" w14:textId="48F00A27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Czas naruszenia</w:t>
            </w:r>
          </w:p>
          <w:p w14:paraId="09FD197F" w14:textId="37154331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E35429" w14:textId="248AD584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Miejsce naruszenia</w:t>
            </w:r>
          </w:p>
          <w:p w14:paraId="05C606C5" w14:textId="60B7347A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2C1162" w14:paraId="50C7A9F1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56A887" w14:textId="4B4C88FC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Charakter naruszenia (jakie nieprawidłowości stwierdzono)</w:t>
            </w:r>
          </w:p>
          <w:p w14:paraId="1F81C74D" w14:textId="7CE8BE08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2C1162" w14:paraId="651E5337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6B4A35" w14:textId="535CB99F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Przepisy które zostały naruszone</w:t>
            </w:r>
          </w:p>
          <w:p w14:paraId="7C79BB96" w14:textId="77777777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2C1162" w14:paraId="0344C339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EBC219" w14:textId="1BCE602A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Informacje dodatkowe</w:t>
            </w:r>
          </w:p>
          <w:p w14:paraId="5AEAF84F" w14:textId="77777777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601D02" w14:paraId="68FAEDB6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1D47DD21" w14:textId="67784215" w:rsidR="00F26E80" w:rsidRPr="00601D02" w:rsidRDefault="00F26E80" w:rsidP="00AF4164">
            <w:pPr>
              <w:spacing w:before="40" w:after="120" w:line="240" w:lineRule="auto"/>
              <w:ind w:left="426" w:hanging="313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</w:t>
            </w:r>
            <w:r w:rsidRPr="0031597C">
              <w:rPr>
                <w:rFonts w:ascii="Arial" w:hAnsi="Arial" w:cs="Arial"/>
                <w:b/>
                <w:sz w:val="20"/>
                <w:szCs w:val="20"/>
              </w:rPr>
              <w:t>nformacje o decyzji o nałożeniu kary pieniężnej</w:t>
            </w:r>
          </w:p>
        </w:tc>
      </w:tr>
      <w:tr w:rsidR="00F26E80" w:rsidRPr="002C1162" w14:paraId="28AE1A4A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7E5E31" w14:textId="2578E7E6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tabs>
                <w:tab w:val="left" w:pos="4350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Organ, który wydał decyzję</w:t>
            </w:r>
            <w:r w:rsidR="00F9407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(ostateczną)</w:t>
            </w:r>
            <w:r w:rsidR="00BC7316" w:rsidRPr="00AF4164">
              <w:rPr>
                <w:rFonts w:ascii="Arial" w:hAnsi="Arial" w:cs="Arial"/>
                <w:bCs/>
                <w:sz w:val="16"/>
                <w:szCs w:val="16"/>
              </w:rPr>
              <w:tab/>
            </w:r>
          </w:p>
          <w:p w14:paraId="3AF6C9F2" w14:textId="78D2CCF6" w:rsidR="00F26E80" w:rsidRPr="002C1162" w:rsidRDefault="00F26E80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26E80" w:rsidRPr="002C1162" w14:paraId="272D6BA4" w14:textId="08E4C19F" w:rsidTr="00DB2E7E">
        <w:trPr>
          <w:trHeight w:val="276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5AACBB" w14:textId="53645E73" w:rsidR="00F26E80" w:rsidRPr="00AF4164" w:rsidRDefault="00F26E80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Data wydania decyzji</w:t>
            </w:r>
          </w:p>
          <w:p w14:paraId="13225541" w14:textId="03818EEA" w:rsidR="00F26E80" w:rsidRPr="002C1162" w:rsidRDefault="00F26E80" w:rsidP="00AF4164">
            <w:p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BCE63" w14:textId="2D8C86F6" w:rsidR="00F26E80" w:rsidRPr="00AF4164" w:rsidRDefault="00CF2EA7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Data doręc</w:t>
            </w:r>
            <w:r w:rsidR="00F9407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zenia 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>decyzji</w:t>
            </w:r>
            <w:r w:rsidR="00F9407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(powiadomienia o decyzji)</w:t>
            </w:r>
          </w:p>
          <w:p w14:paraId="6EF8D9FE" w14:textId="77777777" w:rsidR="00F26E80" w:rsidRPr="002C1162" w:rsidRDefault="00F26E80" w:rsidP="00AF4164">
            <w:p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5104" w:type="dxa"/>
            <w:gridSpan w:val="2"/>
          </w:tcPr>
          <w:p w14:paraId="4AE49481" w14:textId="77777777" w:rsidR="00F26E80" w:rsidRPr="002C1162" w:rsidRDefault="00F26E80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DB2E7E" w:rsidRPr="002C1162" w14:paraId="23D7C6E4" w14:textId="77777777" w:rsidTr="00DB2E7E">
        <w:trPr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EC89F9" w14:textId="141670FF" w:rsidR="00DB2E7E" w:rsidRPr="00AF4164" w:rsidRDefault="00DB2E7E" w:rsidP="00AF4164">
            <w:pPr>
              <w:pStyle w:val="Akapitzlist"/>
              <w:numPr>
                <w:ilvl w:val="0"/>
                <w:numId w:val="6"/>
              </w:num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AF4164">
              <w:rPr>
                <w:rFonts w:ascii="Arial" w:hAnsi="Arial" w:cs="Arial"/>
                <w:bCs/>
                <w:sz w:val="20"/>
                <w:szCs w:val="20"/>
              </w:rPr>
              <w:t>Sposób doręczenia decyzji</w:t>
            </w:r>
            <w:r w:rsidR="00F9407F" w:rsidRPr="00AF4164">
              <w:rPr>
                <w:rFonts w:ascii="Arial" w:hAnsi="Arial" w:cs="Arial"/>
                <w:bCs/>
                <w:sz w:val="20"/>
                <w:szCs w:val="20"/>
              </w:rPr>
              <w:t xml:space="preserve"> (powiadomienia o decyzji):</w:t>
            </w:r>
          </w:p>
          <w:p w14:paraId="1F6696FE" w14:textId="76761D47" w:rsidR="00DB2E7E" w:rsidRPr="002C1162" w:rsidRDefault="00DB2E7E" w:rsidP="002C1162">
            <w:pPr>
              <w:suppressAutoHyphens/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osobiście</w:t>
            </w:r>
          </w:p>
          <w:p w14:paraId="3A0DAA05" w14:textId="3766261C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na adres do doręczeń elektronicznych</w:t>
            </w:r>
          </w:p>
          <w:p w14:paraId="3940652C" w14:textId="38CD3358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z wykorzystaniem Publicznej Usługi Hybrydowej</w:t>
            </w:r>
          </w:p>
          <w:p w14:paraId="3DBB47BE" w14:textId="7A8B14C0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listem poleconym za zwrotnym potwierdzeniem odbioru</w:t>
            </w:r>
          </w:p>
          <w:p w14:paraId="4F71302C" w14:textId="1525E3C2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w trybie art. 44 § 4 Kodeksu postępowania administracyjnego</w:t>
            </w:r>
          </w:p>
          <w:p w14:paraId="699F3E73" w14:textId="5FD8911B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w trybie określonym w art. 29 ust. 1 ustawy o delegowaniu kierowców w transporcie drogowym</w:t>
            </w:r>
          </w:p>
          <w:p w14:paraId="26F8F5FA" w14:textId="4451E75E" w:rsidR="00DB2E7E" w:rsidRPr="002C1162" w:rsidRDefault="00DB2E7E" w:rsidP="002C1162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bCs/>
                <w:sz w:val="20"/>
                <w:szCs w:val="20"/>
              </w:rPr>
              <w:t xml:space="preserve"> w inny sposób: ………………………</w:t>
            </w:r>
          </w:p>
        </w:tc>
        <w:tc>
          <w:tcPr>
            <w:tcW w:w="5104" w:type="dxa"/>
            <w:gridSpan w:val="2"/>
          </w:tcPr>
          <w:p w14:paraId="38014599" w14:textId="77777777" w:rsidR="00DB2E7E" w:rsidRPr="002C1162" w:rsidRDefault="00DB2E7E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3D0E75" w:rsidRPr="002C1162" w14:paraId="4D41BB9C" w14:textId="77777777" w:rsidTr="00DB2E7E">
        <w:trPr>
          <w:trHeight w:val="276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7CD262" w14:textId="75089994" w:rsidR="003D0E75" w:rsidRPr="00AF4164" w:rsidRDefault="003D0E75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lastRenderedPageBreak/>
              <w:t xml:space="preserve">Dzień w którym decyzja stała się </w:t>
            </w:r>
            <w:r w:rsidR="003D49CE" w:rsidRPr="00AF4164">
              <w:rPr>
                <w:rFonts w:ascii="Arial" w:hAnsi="Arial" w:cs="Arial"/>
                <w:bCs/>
                <w:sz w:val="16"/>
                <w:szCs w:val="16"/>
              </w:rPr>
              <w:t>wykonalna</w:t>
            </w:r>
            <w:r w:rsidR="002D7BEB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/ ostateczna</w:t>
            </w:r>
          </w:p>
          <w:p w14:paraId="0E0B817B" w14:textId="302A7498" w:rsidR="003D0E75" w:rsidRPr="002C1162" w:rsidRDefault="003D0E75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4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41451DE" w14:textId="2E05A985" w:rsidR="003D0E75" w:rsidRPr="00AF4164" w:rsidRDefault="003D0E75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Dzień</w:t>
            </w:r>
            <w:r w:rsidR="002D7BEB" w:rsidRPr="00AF4164">
              <w:rPr>
                <w:rFonts w:ascii="Arial" w:hAnsi="Arial" w:cs="Arial"/>
                <w:bCs/>
                <w:sz w:val="16"/>
                <w:szCs w:val="16"/>
              </w:rPr>
              <w:t>,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 xml:space="preserve"> w którym kara ulegnie przedawnieniu</w:t>
            </w:r>
          </w:p>
          <w:p w14:paraId="6A731616" w14:textId="530B504C" w:rsidR="003D0E75" w:rsidRPr="002C1162" w:rsidRDefault="003D0E75" w:rsidP="002C1162">
            <w:pPr>
              <w:spacing w:after="0" w:line="240" w:lineRule="auto"/>
              <w:ind w:left="1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5104" w:type="dxa"/>
            <w:gridSpan w:val="2"/>
          </w:tcPr>
          <w:p w14:paraId="5C2331FE" w14:textId="77777777" w:rsidR="003D0E75" w:rsidRPr="002C1162" w:rsidRDefault="003D0E75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2F7329" w:rsidRPr="002C1162" w14:paraId="233F6898" w14:textId="77777777" w:rsidTr="00DB2E7E">
        <w:trPr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733655" w14:textId="60AFA23C" w:rsidR="002F7329" w:rsidRPr="00AF4164" w:rsidRDefault="002F7329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Krótki opis</w:t>
            </w:r>
            <w:r w:rsidR="009E160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>decyzji</w:t>
            </w:r>
            <w:r w:rsidR="009E160F" w:rsidRPr="00AF4164">
              <w:rPr>
                <w:rFonts w:ascii="Arial" w:hAnsi="Arial" w:cs="Arial"/>
                <w:bCs/>
                <w:sz w:val="16"/>
                <w:szCs w:val="16"/>
              </w:rPr>
              <w:t>:</w:t>
            </w:r>
          </w:p>
          <w:p w14:paraId="6169C964" w14:textId="77777777" w:rsidR="002F7329" w:rsidRPr="002C1162" w:rsidRDefault="002F7329" w:rsidP="00AF4164">
            <w:pPr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5104" w:type="dxa"/>
            <w:gridSpan w:val="2"/>
          </w:tcPr>
          <w:p w14:paraId="325FE0CA" w14:textId="77777777" w:rsidR="002F7329" w:rsidRPr="002C1162" w:rsidRDefault="002F7329" w:rsidP="002C1162">
            <w:pPr>
              <w:spacing w:after="0" w:line="240" w:lineRule="auto"/>
              <w:ind w:left="113"/>
              <w:rPr>
                <w:bCs/>
              </w:rPr>
            </w:pPr>
          </w:p>
        </w:tc>
      </w:tr>
      <w:tr w:rsidR="00F26E80" w:rsidRPr="002C1162" w14:paraId="22FA754E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1030A2" w14:textId="2203B7F0" w:rsidR="00F26E80" w:rsidRPr="00AF4164" w:rsidRDefault="00F57CFE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P</w:t>
            </w:r>
            <w:r w:rsidR="002F7329" w:rsidRPr="00AF4164">
              <w:rPr>
                <w:rFonts w:ascii="Arial" w:hAnsi="Arial" w:cs="Arial"/>
                <w:bCs/>
                <w:sz w:val="16"/>
                <w:szCs w:val="16"/>
              </w:rPr>
              <w:t xml:space="preserve">rzepisy, </w:t>
            </w:r>
            <w:r w:rsidR="009A51C5" w:rsidRPr="00AF4164">
              <w:rPr>
                <w:rFonts w:ascii="Arial" w:hAnsi="Arial" w:cs="Arial"/>
                <w:bCs/>
                <w:sz w:val="16"/>
                <w:szCs w:val="16"/>
              </w:rPr>
              <w:t>w oparciu o</w:t>
            </w:r>
            <w:r w:rsidR="002F7329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któr</w:t>
            </w:r>
            <w:r w:rsidR="009A51C5" w:rsidRPr="00AF4164">
              <w:rPr>
                <w:rFonts w:ascii="Arial" w:hAnsi="Arial" w:cs="Arial"/>
                <w:bCs/>
                <w:sz w:val="16"/>
                <w:szCs w:val="16"/>
              </w:rPr>
              <w:t>e</w:t>
            </w:r>
            <w:r w:rsidR="002F7329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</w:t>
            </w:r>
            <w:r w:rsidR="006120DB" w:rsidRPr="00AF4164">
              <w:rPr>
                <w:rFonts w:ascii="Arial" w:hAnsi="Arial" w:cs="Arial"/>
                <w:bCs/>
                <w:sz w:val="16"/>
                <w:szCs w:val="16"/>
              </w:rPr>
              <w:t>wydano</w:t>
            </w:r>
            <w:r w:rsidR="002F7329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decyzję </w:t>
            </w:r>
          </w:p>
          <w:p w14:paraId="23CDA332" w14:textId="7D5424AE" w:rsidR="00F26E80" w:rsidRPr="002C1162" w:rsidRDefault="00F26E80" w:rsidP="00AF4164">
            <w:pPr>
              <w:tabs>
                <w:tab w:val="left" w:pos="283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C90B27" w:rsidRPr="002C1162" w14:paraId="5049CE55" w14:textId="77777777" w:rsidTr="00DE417B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1C0DC9" w14:textId="464DAABD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7920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  <w:r w:rsidRPr="00AF4164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4164">
              <w:rPr>
                <w:rFonts w:ascii="Arial" w:hAnsi="Arial" w:cs="Arial"/>
                <w:bCs/>
                <w:sz w:val="20"/>
                <w:szCs w:val="20"/>
              </w:rPr>
              <w:instrText xml:space="preserve"> FORMCHECKBOX </w:instrText>
            </w:r>
            <w:r w:rsidRPr="00AF4164">
              <w:rPr>
                <w:rFonts w:ascii="Arial" w:hAnsi="Arial" w:cs="Arial"/>
                <w:bCs/>
                <w:sz w:val="20"/>
                <w:szCs w:val="20"/>
              </w:rPr>
            </w:r>
            <w:r w:rsidRPr="00AF4164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AF4164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AF4164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>Potwierdzam, że</w:t>
            </w:r>
            <w:r w:rsidR="0094122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od</w:t>
            </w:r>
            <w:r w:rsidRPr="00AF4164">
              <w:rPr>
                <w:rFonts w:ascii="Arial" w:hAnsi="Arial" w:cs="Arial"/>
                <w:bCs/>
                <w:sz w:val="16"/>
                <w:szCs w:val="16"/>
              </w:rPr>
              <w:t xml:space="preserve"> kary nie przysługuje dalsze odwołanie</w:t>
            </w:r>
            <w:r w:rsidR="0094122F" w:rsidRPr="00AF4164">
              <w:rPr>
                <w:rFonts w:ascii="Arial" w:hAnsi="Arial" w:cs="Arial"/>
                <w:bCs/>
                <w:sz w:val="16"/>
                <w:szCs w:val="16"/>
              </w:rPr>
              <w:t xml:space="preserve"> ani inny środek zaskarżenia</w:t>
            </w:r>
          </w:p>
        </w:tc>
      </w:tr>
      <w:tr w:rsidR="00555776" w:rsidRPr="002C1162" w14:paraId="78805047" w14:textId="77777777" w:rsidTr="00DE417B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94BC4F" w14:textId="5B966144" w:rsidR="00555776" w:rsidRPr="00AF4164" w:rsidRDefault="00555776" w:rsidP="00AF4164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426" w:hanging="313"/>
              <w:rPr>
                <w:rFonts w:ascii="Arial" w:hAnsi="Arial" w:cs="Arial"/>
                <w:bCs/>
                <w:sz w:val="16"/>
                <w:szCs w:val="16"/>
              </w:rPr>
            </w:pPr>
            <w:r w:rsidRPr="00AF4164">
              <w:rPr>
                <w:rFonts w:ascii="Arial" w:hAnsi="Arial" w:cs="Arial"/>
                <w:bCs/>
                <w:sz w:val="16"/>
                <w:szCs w:val="16"/>
              </w:rPr>
              <w:t>Informacje dodatkowe</w:t>
            </w:r>
          </w:p>
          <w:p w14:paraId="111BF485" w14:textId="77777777" w:rsidR="00555776" w:rsidRPr="002C1162" w:rsidRDefault="00555776" w:rsidP="00AF4164">
            <w:pPr>
              <w:tabs>
                <w:tab w:val="left" w:pos="7920"/>
              </w:tabs>
              <w:spacing w:after="0" w:line="240" w:lineRule="auto"/>
              <w:ind w:left="426" w:hanging="313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C90B27" w:rsidRPr="00601D02" w14:paraId="7DF54250" w14:textId="77777777" w:rsidTr="00C90B27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24E19A9D" w14:textId="5F651BB0" w:rsidR="00C90B27" w:rsidRDefault="00C90B27" w:rsidP="00C90B27">
            <w:pPr>
              <w:tabs>
                <w:tab w:val="left" w:pos="7920"/>
              </w:tabs>
              <w:spacing w:before="40" w:after="120" w:line="240" w:lineRule="auto"/>
              <w:ind w:left="13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</w:t>
            </w:r>
            <w:r w:rsidRPr="0031597C">
              <w:rPr>
                <w:rFonts w:ascii="Arial" w:hAnsi="Arial" w:cs="Arial"/>
                <w:b/>
                <w:sz w:val="20"/>
                <w:szCs w:val="20"/>
              </w:rPr>
              <w:t xml:space="preserve">nformacje </w:t>
            </w:r>
            <w:r>
              <w:rPr>
                <w:rFonts w:ascii="Arial" w:hAnsi="Arial" w:cs="Arial"/>
                <w:b/>
                <w:sz w:val="20"/>
                <w:szCs w:val="20"/>
              </w:rPr>
              <w:t>dotyczące egzekwowania kary</w:t>
            </w:r>
          </w:p>
        </w:tc>
      </w:tr>
      <w:tr w:rsidR="00C90B27" w:rsidRPr="002C1162" w14:paraId="435E5939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3E6A9E" w14:textId="52C1F028" w:rsidR="00C90B27" w:rsidRPr="00AF4164" w:rsidRDefault="001532F5" w:rsidP="00AF4164">
            <w:pPr>
              <w:pStyle w:val="Akapitzlist"/>
              <w:numPr>
                <w:ilvl w:val="0"/>
                <w:numId w:val="6"/>
              </w:numPr>
              <w:tabs>
                <w:tab w:val="left" w:pos="278"/>
              </w:tabs>
              <w:spacing w:after="0" w:line="240" w:lineRule="auto"/>
              <w:ind w:left="426" w:hanging="284"/>
              <w:rPr>
                <w:rFonts w:ascii="Arial" w:hAnsi="Arial" w:cs="Arial"/>
                <w:sz w:val="20"/>
                <w:szCs w:val="20"/>
              </w:rPr>
            </w:pPr>
            <w:r w:rsidRPr="00AF4164">
              <w:rPr>
                <w:rFonts w:ascii="Arial" w:hAnsi="Arial" w:cs="Arial"/>
                <w:sz w:val="20"/>
                <w:szCs w:val="20"/>
              </w:rPr>
              <w:t>Działania podjęte w celu wyegzekwowania kary na terytorium RP</w:t>
            </w:r>
            <w:r w:rsidR="0094122F" w:rsidRPr="00AF4164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6808A762" w14:textId="263809BB" w:rsidR="000608CE" w:rsidRPr="002C1162" w:rsidRDefault="001532F5" w:rsidP="002C1162">
            <w:pPr>
              <w:suppressAutoHyphens/>
              <w:spacing w:after="0"/>
              <w:ind w:left="142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skierowan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o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upomnieni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e</w:t>
            </w:r>
            <w:r w:rsidR="000608CE" w:rsidRPr="002C1162">
              <w:rPr>
                <w:rFonts w:ascii="Arial" w:hAnsi="Arial" w:cs="Arial"/>
                <w:sz w:val="20"/>
                <w:szCs w:val="20"/>
              </w:rPr>
              <w:t>, które</w:t>
            </w:r>
            <w:r w:rsidR="00555776" w:rsidRPr="002C1162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637314EB" w14:textId="2E815146" w:rsidR="000608CE" w:rsidRPr="002C1162" w:rsidRDefault="000608CE" w:rsidP="002C1162">
            <w:pPr>
              <w:suppressAutoHyphens/>
              <w:spacing w:after="0"/>
              <w:ind w:left="426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zostało doręczone 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w dniu ………………</w:t>
            </w:r>
          </w:p>
          <w:p w14:paraId="1F542E1E" w14:textId="0C12AE64" w:rsidR="0094122F" w:rsidRPr="002C1162" w:rsidRDefault="0094122F" w:rsidP="002C1162">
            <w:pPr>
              <w:suppressAutoHyphens/>
              <w:spacing w:after="0"/>
              <w:ind w:left="425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nie zostało doręczone z powodu ………………</w:t>
            </w:r>
          </w:p>
          <w:p w14:paraId="73451E83" w14:textId="20A93D8D" w:rsidR="001532F5" w:rsidRPr="002C1162" w:rsidRDefault="001532F5" w:rsidP="002C1162">
            <w:pPr>
              <w:spacing w:after="0"/>
              <w:ind w:left="142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skierowan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o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t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ytuł 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w</w:t>
            </w:r>
            <w:r w:rsidRPr="002C1162">
              <w:rPr>
                <w:rFonts w:ascii="Arial" w:hAnsi="Arial" w:cs="Arial"/>
                <w:sz w:val="20"/>
                <w:szCs w:val="20"/>
              </w:rPr>
              <w:t>ykonawcz</w:t>
            </w:r>
            <w:r w:rsidR="00253889">
              <w:rPr>
                <w:rFonts w:ascii="Arial" w:hAnsi="Arial" w:cs="Arial"/>
                <w:sz w:val="20"/>
                <w:szCs w:val="20"/>
              </w:rPr>
              <w:t>y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do </w:t>
            </w:r>
            <w:r w:rsidR="00253889">
              <w:rPr>
                <w:rFonts w:ascii="Arial" w:hAnsi="Arial" w:cs="Arial"/>
                <w:sz w:val="20"/>
                <w:szCs w:val="20"/>
              </w:rPr>
              <w:t>naczelnika właściwego u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rzędu </w:t>
            </w:r>
            <w:r w:rsidR="00253889">
              <w:rPr>
                <w:rFonts w:ascii="Arial" w:hAnsi="Arial" w:cs="Arial"/>
                <w:sz w:val="20"/>
                <w:szCs w:val="20"/>
              </w:rPr>
              <w:t>s</w:t>
            </w:r>
            <w:r w:rsidRPr="002C1162">
              <w:rPr>
                <w:rFonts w:ascii="Arial" w:hAnsi="Arial" w:cs="Arial"/>
                <w:sz w:val="20"/>
                <w:szCs w:val="20"/>
              </w:rPr>
              <w:t>karbowego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, w wyniku czego</w:t>
            </w:r>
            <w:r w:rsidR="00253889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7991A6ED" w14:textId="624F1171" w:rsidR="00C90B27" w:rsidRPr="002C1162" w:rsidRDefault="001532F5" w:rsidP="002C1162">
            <w:pPr>
              <w:spacing w:after="0"/>
              <w:ind w:left="426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608CE" w:rsidRPr="002C1162">
              <w:rPr>
                <w:rFonts w:ascii="Arial" w:hAnsi="Arial" w:cs="Arial"/>
                <w:sz w:val="20"/>
                <w:szCs w:val="20"/>
              </w:rPr>
              <w:t>nie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608CE" w:rsidRPr="002C1162">
              <w:rPr>
                <w:rFonts w:ascii="Arial" w:hAnsi="Arial" w:cs="Arial"/>
                <w:sz w:val="20"/>
                <w:szCs w:val="20"/>
              </w:rPr>
              <w:t>przystąpi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ono</w:t>
            </w:r>
            <w:r w:rsidR="000608CE" w:rsidRPr="002C1162">
              <w:rPr>
                <w:rFonts w:ascii="Arial" w:hAnsi="Arial" w:cs="Arial"/>
                <w:sz w:val="20"/>
                <w:szCs w:val="20"/>
              </w:rPr>
              <w:t xml:space="preserve"> do egzekucji 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z powodu określonego</w:t>
            </w:r>
            <w:r w:rsidR="000608CE" w:rsidRPr="002C1162">
              <w:rPr>
                <w:rFonts w:ascii="Arial" w:hAnsi="Arial" w:cs="Arial"/>
                <w:sz w:val="20"/>
                <w:szCs w:val="20"/>
              </w:rPr>
              <w:t xml:space="preserve"> w art. 29 § 2 pkt 2 </w:t>
            </w:r>
            <w:r w:rsidR="00F15601">
              <w:rPr>
                <w:rFonts w:ascii="Arial" w:hAnsi="Arial" w:cs="Arial"/>
                <w:sz w:val="20"/>
                <w:szCs w:val="20"/>
              </w:rPr>
              <w:t xml:space="preserve">ustawy o postępowaniu egzekucyjnym w administracji </w:t>
            </w:r>
          </w:p>
          <w:p w14:paraId="0B530D4F" w14:textId="1D972540" w:rsidR="000608CE" w:rsidRPr="002C1162" w:rsidRDefault="000608CE" w:rsidP="002C1162">
            <w:pPr>
              <w:spacing w:after="0"/>
              <w:ind w:left="426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umorz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ono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postępowani</w:t>
            </w:r>
            <w:r w:rsidR="0094122F" w:rsidRPr="002C1162">
              <w:rPr>
                <w:rFonts w:ascii="Arial" w:hAnsi="Arial" w:cs="Arial"/>
                <w:sz w:val="20"/>
                <w:szCs w:val="20"/>
              </w:rPr>
              <w:t>e</w:t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w całości lub w części z przyczyny określonej w art. 59 § 2 </w:t>
            </w:r>
            <w:r w:rsidR="00F15601">
              <w:rPr>
                <w:rFonts w:ascii="Arial" w:hAnsi="Arial" w:cs="Arial"/>
                <w:sz w:val="20"/>
                <w:szCs w:val="20"/>
              </w:rPr>
              <w:t>ustawy o postępowaniu egzekucyjnym w administracji</w:t>
            </w:r>
          </w:p>
          <w:p w14:paraId="19FD9A33" w14:textId="77777777" w:rsidR="000608CE" w:rsidRPr="002C1162" w:rsidRDefault="000608CE" w:rsidP="002C1162">
            <w:pPr>
              <w:spacing w:after="0"/>
              <w:ind w:left="425"/>
              <w:rPr>
                <w:rFonts w:ascii="Arial" w:hAnsi="Arial" w:cs="Arial"/>
                <w:sz w:val="20"/>
                <w:szCs w:val="20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w inny sposób: …………………..</w:t>
            </w:r>
          </w:p>
          <w:p w14:paraId="3E89B129" w14:textId="15647625" w:rsidR="0094122F" w:rsidRPr="002C1162" w:rsidRDefault="0094122F" w:rsidP="002C1162">
            <w:pPr>
              <w:suppressAutoHyphens/>
              <w:spacing w:after="0"/>
              <w:ind w:left="142"/>
              <w:rPr>
                <w:rFonts w:ascii="Arial" w:hAnsi="Arial" w:cs="Arial"/>
                <w:sz w:val="16"/>
                <w:szCs w:val="16"/>
              </w:rPr>
            </w:pPr>
            <w:r w:rsidRPr="002C1162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C1162">
              <w:rPr>
                <w:rFonts w:ascii="Arial" w:hAnsi="Arial" w:cs="Arial"/>
                <w:sz w:val="20"/>
                <w:szCs w:val="20"/>
              </w:rPr>
              <w:instrText xml:space="preserve"> FORMCHECKBOX </w:instrText>
            </w:r>
            <w:r w:rsidRPr="002C1162">
              <w:rPr>
                <w:rFonts w:ascii="Arial" w:hAnsi="Arial" w:cs="Arial"/>
                <w:sz w:val="20"/>
                <w:szCs w:val="20"/>
              </w:rPr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C1162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2C116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55776" w:rsidRPr="002C1162">
              <w:rPr>
                <w:rFonts w:ascii="Arial" w:hAnsi="Arial" w:cs="Arial"/>
                <w:sz w:val="20"/>
                <w:szCs w:val="20"/>
              </w:rPr>
              <w:t>podjęto inne działania: ………………….</w:t>
            </w:r>
          </w:p>
        </w:tc>
      </w:tr>
      <w:tr w:rsidR="00C90B27" w:rsidRPr="002C1162" w14:paraId="7717FC88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3376E5" w14:textId="77232C20" w:rsidR="00555776" w:rsidRPr="00AF4164" w:rsidRDefault="00555776" w:rsidP="00AF4164">
            <w:pPr>
              <w:pStyle w:val="Akapitzlist"/>
              <w:numPr>
                <w:ilvl w:val="0"/>
                <w:numId w:val="6"/>
              </w:numPr>
              <w:tabs>
                <w:tab w:val="left" w:pos="426"/>
              </w:tabs>
              <w:spacing w:after="0" w:line="240" w:lineRule="auto"/>
              <w:ind w:left="284" w:hanging="142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Informacje dodatkowe</w:t>
            </w:r>
          </w:p>
          <w:p w14:paraId="25CAFB50" w14:textId="259EE75A" w:rsidR="00C90B27" w:rsidRPr="002C1162" w:rsidRDefault="00C90B27" w:rsidP="002C1162">
            <w:pPr>
              <w:tabs>
                <w:tab w:val="left" w:pos="278"/>
              </w:tabs>
              <w:spacing w:after="0" w:line="240" w:lineRule="auto"/>
              <w:ind w:firstLine="14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0B27" w:rsidRPr="00601D02" w14:paraId="74359B7C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599CECCF" w14:textId="359ECD6E" w:rsidR="00C90B27" w:rsidRDefault="00C90B27" w:rsidP="00C90B27">
            <w:pPr>
              <w:tabs>
                <w:tab w:val="left" w:pos="278"/>
              </w:tabs>
              <w:spacing w:before="40" w:after="120" w:line="240" w:lineRule="auto"/>
              <w:ind w:firstLine="14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Informacje o wysokości kary pieniężnej i należnośc</w:t>
            </w:r>
            <w:r w:rsidR="0094122F">
              <w:rPr>
                <w:rFonts w:ascii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4122F">
              <w:rPr>
                <w:rFonts w:ascii="Arial" w:hAnsi="Arial" w:cs="Arial"/>
                <w:b/>
                <w:sz w:val="20"/>
                <w:szCs w:val="20"/>
              </w:rPr>
              <w:t>ubocznych</w:t>
            </w:r>
          </w:p>
        </w:tc>
      </w:tr>
      <w:tr w:rsidR="00C90B27" w:rsidRPr="002C1162" w14:paraId="138451D5" w14:textId="79973331" w:rsidTr="00DB2E7E">
        <w:trPr>
          <w:gridAfter w:val="2"/>
          <w:wAfter w:w="5104" w:type="dxa"/>
          <w:trHeight w:val="276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F8F8E5" w14:textId="2FB64819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Należność główna</w:t>
            </w:r>
          </w:p>
          <w:p w14:paraId="41D58E54" w14:textId="664AF72A" w:rsidR="00C90B27" w:rsidRPr="002C1162" w:rsidRDefault="00C90B27" w:rsidP="00AF4164">
            <w:p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3DC373" w14:textId="2896304C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3855"/>
              </w:tabs>
              <w:spacing w:after="0" w:line="240" w:lineRule="auto"/>
              <w:ind w:left="426" w:hanging="313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Odsetki na dzień zawiadomienia</w:t>
            </w:r>
          </w:p>
          <w:p w14:paraId="040A2043" w14:textId="58AAA9B7" w:rsidR="00C90B27" w:rsidRPr="002C1162" w:rsidRDefault="00C90B27" w:rsidP="00AF4164">
            <w:pPr>
              <w:tabs>
                <w:tab w:val="left" w:pos="3855"/>
              </w:tabs>
              <w:spacing w:after="0" w:line="240" w:lineRule="auto"/>
              <w:ind w:left="426" w:hanging="313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0F01C0" w14:textId="20A8F9EA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3855"/>
              </w:tabs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Koszty upomnienia</w:t>
            </w:r>
          </w:p>
          <w:p w14:paraId="2E74A783" w14:textId="77777777" w:rsidR="00C90B27" w:rsidRPr="002C1162" w:rsidRDefault="00C90B27" w:rsidP="002C1162">
            <w:pPr>
              <w:tabs>
                <w:tab w:val="left" w:pos="3855"/>
              </w:tabs>
              <w:spacing w:after="0" w:line="240" w:lineRule="auto"/>
              <w:ind w:firstLine="14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55D1B0" w14:textId="363FDCCE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3855"/>
              </w:tabs>
              <w:spacing w:after="0" w:line="240" w:lineRule="auto"/>
              <w:ind w:left="423" w:hanging="310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Inne należności związane z karą</w:t>
            </w:r>
          </w:p>
          <w:p w14:paraId="3893D377" w14:textId="77777777" w:rsidR="00C90B27" w:rsidRPr="002C1162" w:rsidRDefault="00C90B27" w:rsidP="002C1162">
            <w:pPr>
              <w:tabs>
                <w:tab w:val="left" w:pos="3855"/>
              </w:tabs>
              <w:spacing w:after="0" w:line="240" w:lineRule="auto"/>
              <w:ind w:firstLine="14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0B27" w:rsidRPr="002C1162" w14:paraId="160B7D37" w14:textId="77777777" w:rsidTr="00DB2E7E">
        <w:trPr>
          <w:gridAfter w:val="2"/>
          <w:wAfter w:w="5104" w:type="dxa"/>
          <w:trHeight w:val="276"/>
        </w:trPr>
        <w:tc>
          <w:tcPr>
            <w:tcW w:w="977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5EA424" w14:textId="17E1884B" w:rsidR="00C90B27" w:rsidRPr="00AF4164" w:rsidRDefault="00C90B27" w:rsidP="00AF4164">
            <w:pPr>
              <w:pStyle w:val="Akapitzlist"/>
              <w:numPr>
                <w:ilvl w:val="0"/>
                <w:numId w:val="6"/>
              </w:num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sz w:val="16"/>
                <w:szCs w:val="16"/>
              </w:rPr>
            </w:pPr>
            <w:r w:rsidRPr="00AF4164">
              <w:rPr>
                <w:rFonts w:ascii="Arial" w:hAnsi="Arial" w:cs="Arial"/>
                <w:sz w:val="16"/>
                <w:szCs w:val="16"/>
              </w:rPr>
              <w:t>Łączna kwota należności (w PLN)</w:t>
            </w:r>
          </w:p>
          <w:p w14:paraId="44734ADB" w14:textId="77777777" w:rsidR="00C90B27" w:rsidRPr="002C1162" w:rsidRDefault="00C90B27" w:rsidP="00AF4164">
            <w:pPr>
              <w:tabs>
                <w:tab w:val="left" w:pos="278"/>
              </w:tabs>
              <w:spacing w:after="0" w:line="240" w:lineRule="auto"/>
              <w:ind w:left="426" w:hanging="313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F60359A" w14:textId="7B6845E5" w:rsidR="00201951" w:rsidRPr="002C1162" w:rsidRDefault="00201951" w:rsidP="002C1162">
      <w:pPr>
        <w:spacing w:after="0"/>
        <w:rPr>
          <w:rFonts w:ascii="Arial" w:hAnsi="Arial" w:cs="Arial"/>
        </w:rPr>
      </w:pPr>
    </w:p>
    <w:p w14:paraId="6A4E6A42" w14:textId="1FD8D166" w:rsidR="009A3044" w:rsidRPr="00AF4164" w:rsidRDefault="00893014" w:rsidP="002C1162">
      <w:pPr>
        <w:spacing w:after="0"/>
        <w:rPr>
          <w:rFonts w:ascii="Arial" w:hAnsi="Arial" w:cs="Arial"/>
          <w:sz w:val="18"/>
          <w:szCs w:val="18"/>
        </w:rPr>
      </w:pPr>
      <w:r w:rsidRPr="00AF4164">
        <w:rPr>
          <w:rFonts w:ascii="Arial" w:hAnsi="Arial" w:cs="Arial"/>
          <w:sz w:val="18"/>
          <w:szCs w:val="18"/>
        </w:rPr>
        <w:t>Załączniki:</w:t>
      </w:r>
    </w:p>
    <w:p w14:paraId="19F813B2" w14:textId="33146860" w:rsidR="00893014" w:rsidRPr="00AF4164" w:rsidRDefault="00893014" w:rsidP="002C1162">
      <w:pPr>
        <w:spacing w:after="0"/>
        <w:rPr>
          <w:rFonts w:ascii="Arial" w:hAnsi="Arial" w:cs="Arial"/>
          <w:sz w:val="18"/>
          <w:szCs w:val="18"/>
        </w:rPr>
      </w:pPr>
      <w:r w:rsidRPr="00AF4164">
        <w:rPr>
          <w:rFonts w:ascii="Arial" w:hAnsi="Arial" w:cs="Arial"/>
          <w:sz w:val="18"/>
          <w:szCs w:val="18"/>
        </w:rPr>
        <w:t>1</w:t>
      </w:r>
      <w:r w:rsidR="00F15601">
        <w:rPr>
          <w:rFonts w:ascii="Arial" w:hAnsi="Arial" w:cs="Arial"/>
          <w:sz w:val="18"/>
          <w:szCs w:val="18"/>
        </w:rPr>
        <w:t>)</w:t>
      </w:r>
      <w:r w:rsidRPr="00AF4164">
        <w:rPr>
          <w:rFonts w:ascii="Arial" w:hAnsi="Arial" w:cs="Arial"/>
          <w:sz w:val="18"/>
          <w:szCs w:val="18"/>
        </w:rPr>
        <w:t xml:space="preserve"> </w:t>
      </w:r>
      <w:r w:rsidR="0094122F" w:rsidRPr="00AF4164">
        <w:rPr>
          <w:rFonts w:ascii="Arial" w:hAnsi="Arial" w:cs="Arial"/>
          <w:sz w:val="18"/>
          <w:szCs w:val="18"/>
        </w:rPr>
        <w:t xml:space="preserve">ostateczna </w:t>
      </w:r>
      <w:r w:rsidRPr="00AF4164">
        <w:rPr>
          <w:rFonts w:ascii="Arial" w:hAnsi="Arial" w:cs="Arial"/>
          <w:sz w:val="18"/>
          <w:szCs w:val="18"/>
        </w:rPr>
        <w:t>decyzja o nałożeniu kary pieniężnej</w:t>
      </w:r>
      <w:r w:rsidR="0094122F" w:rsidRPr="00AF4164">
        <w:rPr>
          <w:rFonts w:ascii="Arial" w:hAnsi="Arial" w:cs="Arial"/>
          <w:sz w:val="18"/>
          <w:szCs w:val="18"/>
        </w:rPr>
        <w:t>, wraz z potwierdzeniem doręczenia,</w:t>
      </w:r>
    </w:p>
    <w:p w14:paraId="5BE5F4B2" w14:textId="6BAF3FC8" w:rsidR="00893014" w:rsidRPr="00AF4164" w:rsidRDefault="00893014" w:rsidP="002C1162">
      <w:pPr>
        <w:spacing w:after="0"/>
        <w:rPr>
          <w:rFonts w:ascii="Arial" w:hAnsi="Arial" w:cs="Arial"/>
          <w:sz w:val="18"/>
          <w:szCs w:val="18"/>
        </w:rPr>
      </w:pPr>
      <w:r w:rsidRPr="00AF4164">
        <w:rPr>
          <w:rFonts w:ascii="Arial" w:hAnsi="Arial" w:cs="Arial"/>
          <w:sz w:val="18"/>
          <w:szCs w:val="18"/>
        </w:rPr>
        <w:t>2</w:t>
      </w:r>
      <w:r w:rsidR="00F15601">
        <w:rPr>
          <w:rFonts w:ascii="Arial" w:hAnsi="Arial" w:cs="Arial"/>
          <w:sz w:val="18"/>
          <w:szCs w:val="18"/>
        </w:rPr>
        <w:t>)</w:t>
      </w:r>
      <w:r w:rsidRPr="00AF4164">
        <w:rPr>
          <w:rFonts w:ascii="Arial" w:hAnsi="Arial" w:cs="Arial"/>
          <w:sz w:val="18"/>
          <w:szCs w:val="18"/>
        </w:rPr>
        <w:t xml:space="preserve"> inne dokumenty</w:t>
      </w:r>
      <w:r w:rsidR="00F15601">
        <w:rPr>
          <w:rFonts w:ascii="Arial" w:hAnsi="Arial" w:cs="Arial"/>
          <w:sz w:val="18"/>
          <w:szCs w:val="18"/>
        </w:rPr>
        <w:t>.</w:t>
      </w:r>
    </w:p>
    <w:p w14:paraId="4940CDB2" w14:textId="77777777" w:rsidR="009A3044" w:rsidRPr="002C1162" w:rsidRDefault="009A3044" w:rsidP="002C1162">
      <w:pPr>
        <w:spacing w:after="0"/>
        <w:rPr>
          <w:rFonts w:ascii="Arial" w:hAnsi="Arial" w:cs="Arial"/>
        </w:rPr>
      </w:pPr>
    </w:p>
    <w:p w14:paraId="7EAB5319" w14:textId="77777777" w:rsidR="00AF4164" w:rsidRDefault="00AF4164" w:rsidP="002C1162">
      <w:pPr>
        <w:spacing w:after="0"/>
        <w:ind w:left="5103"/>
        <w:jc w:val="center"/>
        <w:rPr>
          <w:rFonts w:ascii="Arial" w:hAnsi="Arial" w:cs="Arial"/>
        </w:rPr>
      </w:pPr>
    </w:p>
    <w:p w14:paraId="49A5D807" w14:textId="77777777" w:rsidR="00AF4164" w:rsidRDefault="00AF4164" w:rsidP="002C1162">
      <w:pPr>
        <w:spacing w:after="0"/>
        <w:ind w:left="5103"/>
        <w:jc w:val="center"/>
        <w:rPr>
          <w:rFonts w:ascii="Arial" w:hAnsi="Arial" w:cs="Arial"/>
        </w:rPr>
      </w:pPr>
    </w:p>
    <w:p w14:paraId="18F52D37" w14:textId="0D9FE1CB" w:rsidR="00526F6C" w:rsidRPr="002C1162" w:rsidRDefault="00526F6C" w:rsidP="002C1162">
      <w:pPr>
        <w:spacing w:after="0"/>
        <w:ind w:left="5103"/>
        <w:jc w:val="center"/>
        <w:rPr>
          <w:rFonts w:ascii="Arial" w:hAnsi="Arial" w:cs="Arial"/>
        </w:rPr>
      </w:pPr>
      <w:r w:rsidRPr="002C1162">
        <w:rPr>
          <w:rFonts w:ascii="Arial" w:hAnsi="Arial" w:cs="Arial"/>
        </w:rPr>
        <w:t>...................................................</w:t>
      </w:r>
    </w:p>
    <w:p w14:paraId="10D44969" w14:textId="5901133F" w:rsidR="00526F6C" w:rsidRPr="002C1162" w:rsidRDefault="00526F6C" w:rsidP="002C1162">
      <w:pPr>
        <w:spacing w:after="0"/>
        <w:ind w:left="5103"/>
        <w:jc w:val="center"/>
        <w:rPr>
          <w:rFonts w:ascii="Arial" w:hAnsi="Arial" w:cs="Arial"/>
          <w:i/>
          <w:sz w:val="14"/>
          <w:szCs w:val="14"/>
        </w:rPr>
      </w:pPr>
      <w:r w:rsidRPr="002C1162">
        <w:rPr>
          <w:rFonts w:ascii="Arial" w:hAnsi="Arial" w:cs="Arial"/>
          <w:i/>
          <w:sz w:val="14"/>
          <w:szCs w:val="14"/>
        </w:rPr>
        <w:t xml:space="preserve">(podpis </w:t>
      </w:r>
      <w:r w:rsidR="00AF4164">
        <w:rPr>
          <w:rFonts w:ascii="Arial" w:hAnsi="Arial" w:cs="Arial"/>
          <w:i/>
          <w:sz w:val="14"/>
          <w:szCs w:val="14"/>
        </w:rPr>
        <w:t xml:space="preserve">własnoręczny </w:t>
      </w:r>
      <w:r w:rsidRPr="002C1162">
        <w:rPr>
          <w:rFonts w:ascii="Arial" w:hAnsi="Arial" w:cs="Arial"/>
          <w:i/>
          <w:sz w:val="14"/>
          <w:szCs w:val="14"/>
        </w:rPr>
        <w:t>i pieczęć</w:t>
      </w:r>
      <w:r w:rsidR="006A4DBB" w:rsidRPr="002C1162">
        <w:rPr>
          <w:rFonts w:ascii="Arial" w:hAnsi="Arial" w:cs="Arial"/>
          <w:i/>
          <w:sz w:val="14"/>
          <w:szCs w:val="14"/>
        </w:rPr>
        <w:t xml:space="preserve"> albo podpis elektroniczny)</w:t>
      </w:r>
    </w:p>
    <w:sectPr w:rsidR="00526F6C" w:rsidRPr="002C1162" w:rsidSect="00E5076B">
      <w:footerReference w:type="default" r:id="rId8"/>
      <w:headerReference w:type="first" r:id="rId9"/>
      <w:footerReference w:type="first" r:id="rId10"/>
      <w:pgSz w:w="11906" w:h="16838"/>
      <w:pgMar w:top="1134" w:right="1134" w:bottom="851" w:left="1134" w:header="708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66DC1" w14:textId="77777777" w:rsidR="00F110AC" w:rsidRDefault="00F110AC" w:rsidP="00AF33D5">
      <w:pPr>
        <w:spacing w:after="0" w:line="240" w:lineRule="auto"/>
      </w:pPr>
      <w:r>
        <w:separator/>
      </w:r>
    </w:p>
  </w:endnote>
  <w:endnote w:type="continuationSeparator" w:id="0">
    <w:p w14:paraId="3B2FA643" w14:textId="77777777" w:rsidR="00F110AC" w:rsidRDefault="00F110AC" w:rsidP="00AF33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B21ADBB-6D4C-40E3-A8B2-6EC68670C44D}"/>
    <w:embedBold r:id="rId2" w:fontKey="{4EF8E8C4-52E5-4C9D-9A90-91EA29E4D210}"/>
    <w:embedItalic r:id="rId3" w:fontKey="{C37ECEC0-B9FD-48FE-BDD1-249E01F84D0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8850AD9F-1705-47A9-8EB7-FDA37AAF25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umnst777 TL">
    <w:altName w:val="Calibri"/>
    <w:charset w:val="EE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4348BB1-E64A-4BB1-826D-6A14DFA5F0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0D93E" w14:textId="77777777" w:rsidR="00297FD1" w:rsidRPr="00EA2762" w:rsidRDefault="00297FD1" w:rsidP="00712D78">
    <w:pPr>
      <w:pStyle w:val="Stopka"/>
      <w:ind w:hanging="284"/>
      <w:rPr>
        <w:rFonts w:ascii="Arial" w:hAnsi="Arial" w:cs="Arial"/>
        <w:i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511034" w14:textId="79DDC27E" w:rsidR="00712D78" w:rsidRPr="006A4DBB" w:rsidRDefault="00712D78" w:rsidP="006A4DBB">
    <w:pPr>
      <w:pStyle w:val="Stopka"/>
      <w:tabs>
        <w:tab w:val="clear" w:pos="9072"/>
      </w:tabs>
      <w:jc w:val="center"/>
      <w:rPr>
        <w:rFonts w:ascii="Humnst777 TL" w:hAnsi="Humnst777 T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70780E" w14:textId="77777777" w:rsidR="00F110AC" w:rsidRDefault="00F110AC" w:rsidP="00AF33D5">
      <w:pPr>
        <w:spacing w:after="0" w:line="240" w:lineRule="auto"/>
      </w:pPr>
      <w:r>
        <w:separator/>
      </w:r>
    </w:p>
  </w:footnote>
  <w:footnote w:type="continuationSeparator" w:id="0">
    <w:p w14:paraId="3F2DACB4" w14:textId="77777777" w:rsidR="00F110AC" w:rsidRDefault="00F110AC" w:rsidP="00AF33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896947" w14:textId="139A1719" w:rsidR="00AF4164" w:rsidRPr="00EB1111" w:rsidRDefault="00AF4164" w:rsidP="00AF4164">
    <w:pPr>
      <w:keepNext/>
      <w:tabs>
        <w:tab w:val="left" w:pos="4678"/>
      </w:tabs>
      <w:suppressAutoHyphens/>
      <w:spacing w:after="0" w:line="240" w:lineRule="auto"/>
      <w:jc w:val="right"/>
      <w:rPr>
        <w:rFonts w:ascii="Arial" w:eastAsia="Times New Roman" w:hAnsi="Arial" w:cs="Arial"/>
        <w:lang w:eastAsia="pl-PL"/>
      </w:rPr>
    </w:pPr>
    <w:r>
      <w:rPr>
        <w:rFonts w:ascii="Arial" w:hAnsi="Arial" w:cs="Arial"/>
      </w:rPr>
      <w:t>Z</w:t>
    </w:r>
    <w:r w:rsidRPr="002E1064">
      <w:rPr>
        <w:rFonts w:ascii="Arial" w:eastAsia="Times New Roman" w:hAnsi="Arial" w:cs="Arial"/>
        <w:lang w:eastAsia="pl-PL"/>
      </w:rPr>
      <w:t>ałącznik nr 1</w:t>
    </w:r>
    <w:r>
      <w:rPr>
        <w:rFonts w:ascii="Arial" w:eastAsia="Times New Roman" w:hAnsi="Arial" w:cs="Arial"/>
        <w:lang w:eastAsia="pl-PL"/>
      </w:rPr>
      <w:t>6</w:t>
    </w:r>
    <w:r w:rsidRPr="002E1064">
      <w:rPr>
        <w:rFonts w:ascii="Arial" w:eastAsia="Times New Roman" w:hAnsi="Arial" w:cs="Arial"/>
        <w:lang w:eastAsia="pl-PL"/>
      </w:rPr>
      <w:t>.</w:t>
    </w:r>
    <w:r>
      <w:rPr>
        <w:rFonts w:ascii="Arial" w:eastAsia="Times New Roman" w:hAnsi="Arial" w:cs="Arial"/>
        <w:lang w:eastAsia="pl-PL"/>
      </w:rPr>
      <w:t>11</w:t>
    </w:r>
  </w:p>
  <w:p w14:paraId="0398700F" w14:textId="77777777" w:rsidR="00AF4164" w:rsidRPr="00EB1111" w:rsidRDefault="00AF4164" w:rsidP="00AF4164">
    <w:pPr>
      <w:keepNext/>
      <w:jc w:val="center"/>
      <w:rPr>
        <w:rFonts w:ascii="Arial" w:hAnsi="Arial" w:cs="Arial"/>
        <w:b/>
        <w:spacing w:val="100"/>
      </w:rPr>
    </w:pPr>
    <w:r>
      <w:rPr>
        <w:rFonts w:ascii="Arial" w:hAnsi="Arial" w:cs="Arial"/>
        <w:b/>
        <w:spacing w:val="100"/>
      </w:rPr>
      <w:t>WZÓR</w:t>
    </w:r>
  </w:p>
  <w:p w14:paraId="03EE9E8D" w14:textId="12E50F9F" w:rsidR="00AF4164" w:rsidRDefault="00AF4164">
    <w:pPr>
      <w:pStyle w:val="Nagwek"/>
    </w:pPr>
    <w:r>
      <w:rPr>
        <w:rFonts w:ascii="Humnst777 TL" w:hAnsi="Humnst777 TL"/>
        <w:noProof/>
        <w:color w:val="0068A6"/>
        <w:sz w:val="20"/>
        <w:szCs w:val="18"/>
      </w:rPr>
      <w:drawing>
        <wp:inline distT="0" distB="0" distL="0" distR="0" wp14:anchorId="15F2A3E0" wp14:editId="18857FE6">
          <wp:extent cx="1631950" cy="488950"/>
          <wp:effectExtent l="0" t="0" r="0" b="0"/>
          <wp:docPr id="1404128999" name="Obraz 14041289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1950" cy="488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5pt;height:11.5pt;visibility:visible;mso-wrap-style:square" o:bullet="t">
        <v:imagedata r:id="rId1" o:title=""/>
      </v:shape>
    </w:pict>
  </w:numPicBullet>
  <w:abstractNum w:abstractNumId="0" w15:restartNumberingAfterBreak="0">
    <w:nsid w:val="107B6C34"/>
    <w:multiLevelType w:val="hybridMultilevel"/>
    <w:tmpl w:val="E1228C68"/>
    <w:lvl w:ilvl="0" w:tplc="5D8AEC0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A5317C"/>
    <w:multiLevelType w:val="hybridMultilevel"/>
    <w:tmpl w:val="22F0A456"/>
    <w:lvl w:ilvl="0" w:tplc="139CC8A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52"/>
        <w:szCs w:val="5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A45175"/>
    <w:multiLevelType w:val="hybridMultilevel"/>
    <w:tmpl w:val="5C28BF36"/>
    <w:lvl w:ilvl="0" w:tplc="5D8AEC0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AC2B7C"/>
    <w:multiLevelType w:val="hybridMultilevel"/>
    <w:tmpl w:val="3CE8000C"/>
    <w:lvl w:ilvl="0" w:tplc="04D48162">
      <w:start w:val="1"/>
      <w:numFmt w:val="decimal"/>
      <w:lvlText w:val="%1."/>
      <w:lvlJc w:val="left"/>
      <w:pPr>
        <w:ind w:left="473" w:hanging="360"/>
      </w:pPr>
      <w:rPr>
        <w:rFonts w:hint="default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4" w15:restartNumberingAfterBreak="0">
    <w:nsid w:val="76630C88"/>
    <w:multiLevelType w:val="hybridMultilevel"/>
    <w:tmpl w:val="C4F209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CDC5B52"/>
    <w:multiLevelType w:val="hybridMultilevel"/>
    <w:tmpl w:val="8AFC4D0C"/>
    <w:lvl w:ilvl="0" w:tplc="139CC8A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52"/>
        <w:szCs w:val="5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2210001">
    <w:abstractNumId w:val="5"/>
  </w:num>
  <w:num w:numId="2" w16cid:durableId="1370882176">
    <w:abstractNumId w:val="1"/>
  </w:num>
  <w:num w:numId="3" w16cid:durableId="516624895">
    <w:abstractNumId w:val="4"/>
  </w:num>
  <w:num w:numId="4" w16cid:durableId="1683705253">
    <w:abstractNumId w:val="0"/>
  </w:num>
  <w:num w:numId="5" w16cid:durableId="1346593935">
    <w:abstractNumId w:val="2"/>
  </w:num>
  <w:num w:numId="6" w16cid:durableId="10573217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3D5"/>
    <w:rsid w:val="0003533E"/>
    <w:rsid w:val="000510E6"/>
    <w:rsid w:val="000608CE"/>
    <w:rsid w:val="000639FD"/>
    <w:rsid w:val="00090AE8"/>
    <w:rsid w:val="000A0312"/>
    <w:rsid w:val="000B1501"/>
    <w:rsid w:val="001236D0"/>
    <w:rsid w:val="00131788"/>
    <w:rsid w:val="001532F5"/>
    <w:rsid w:val="00156835"/>
    <w:rsid w:val="00177782"/>
    <w:rsid w:val="00184253"/>
    <w:rsid w:val="001D0247"/>
    <w:rsid w:val="001D240B"/>
    <w:rsid w:val="00201951"/>
    <w:rsid w:val="00207507"/>
    <w:rsid w:val="002469FB"/>
    <w:rsid w:val="00253889"/>
    <w:rsid w:val="00256557"/>
    <w:rsid w:val="002579D4"/>
    <w:rsid w:val="002779B2"/>
    <w:rsid w:val="002851B8"/>
    <w:rsid w:val="00295DAA"/>
    <w:rsid w:val="00297FD1"/>
    <w:rsid w:val="002C1162"/>
    <w:rsid w:val="002D7BEB"/>
    <w:rsid w:val="002E0457"/>
    <w:rsid w:val="002E6564"/>
    <w:rsid w:val="002F3263"/>
    <w:rsid w:val="002F7329"/>
    <w:rsid w:val="0031597C"/>
    <w:rsid w:val="003553C1"/>
    <w:rsid w:val="00370F56"/>
    <w:rsid w:val="00387CB1"/>
    <w:rsid w:val="00387DE6"/>
    <w:rsid w:val="003A66E1"/>
    <w:rsid w:val="003A78F3"/>
    <w:rsid w:val="003D0E75"/>
    <w:rsid w:val="003D49CE"/>
    <w:rsid w:val="003E0ACC"/>
    <w:rsid w:val="00453985"/>
    <w:rsid w:val="004731A0"/>
    <w:rsid w:val="004850A9"/>
    <w:rsid w:val="004C6301"/>
    <w:rsid w:val="00526F6C"/>
    <w:rsid w:val="00534608"/>
    <w:rsid w:val="00555776"/>
    <w:rsid w:val="00583B70"/>
    <w:rsid w:val="005C60AF"/>
    <w:rsid w:val="005E7874"/>
    <w:rsid w:val="00601D02"/>
    <w:rsid w:val="00611898"/>
    <w:rsid w:val="006120DB"/>
    <w:rsid w:val="006252EA"/>
    <w:rsid w:val="00654D1B"/>
    <w:rsid w:val="00661A39"/>
    <w:rsid w:val="006640E1"/>
    <w:rsid w:val="006A4DBB"/>
    <w:rsid w:val="006C631E"/>
    <w:rsid w:val="006D3C3A"/>
    <w:rsid w:val="00712D78"/>
    <w:rsid w:val="00775884"/>
    <w:rsid w:val="00782A3D"/>
    <w:rsid w:val="0078483D"/>
    <w:rsid w:val="007A6FC0"/>
    <w:rsid w:val="007D0BAD"/>
    <w:rsid w:val="007F03DE"/>
    <w:rsid w:val="008019F2"/>
    <w:rsid w:val="00812279"/>
    <w:rsid w:val="00830A5A"/>
    <w:rsid w:val="00840F6B"/>
    <w:rsid w:val="00861DDB"/>
    <w:rsid w:val="00866766"/>
    <w:rsid w:val="00893014"/>
    <w:rsid w:val="008A4256"/>
    <w:rsid w:val="008D250C"/>
    <w:rsid w:val="008D2D86"/>
    <w:rsid w:val="008E54C4"/>
    <w:rsid w:val="008E767E"/>
    <w:rsid w:val="009004F1"/>
    <w:rsid w:val="00920AE7"/>
    <w:rsid w:val="009350DA"/>
    <w:rsid w:val="0094122F"/>
    <w:rsid w:val="00946DDD"/>
    <w:rsid w:val="00947E05"/>
    <w:rsid w:val="00982345"/>
    <w:rsid w:val="009A3044"/>
    <w:rsid w:val="009A51C5"/>
    <w:rsid w:val="009C5DF5"/>
    <w:rsid w:val="009C636A"/>
    <w:rsid w:val="009E160F"/>
    <w:rsid w:val="009E6A13"/>
    <w:rsid w:val="009F0A2E"/>
    <w:rsid w:val="00A07D9D"/>
    <w:rsid w:val="00A20741"/>
    <w:rsid w:val="00A2174F"/>
    <w:rsid w:val="00A35499"/>
    <w:rsid w:val="00A616FE"/>
    <w:rsid w:val="00A751A4"/>
    <w:rsid w:val="00A957F5"/>
    <w:rsid w:val="00AA2172"/>
    <w:rsid w:val="00AA44F1"/>
    <w:rsid w:val="00AB2FF1"/>
    <w:rsid w:val="00AC0563"/>
    <w:rsid w:val="00AE14EF"/>
    <w:rsid w:val="00AF33D5"/>
    <w:rsid w:val="00AF4164"/>
    <w:rsid w:val="00B13D1B"/>
    <w:rsid w:val="00B14B14"/>
    <w:rsid w:val="00B23B96"/>
    <w:rsid w:val="00B24E82"/>
    <w:rsid w:val="00B32ECC"/>
    <w:rsid w:val="00B87417"/>
    <w:rsid w:val="00BA5097"/>
    <w:rsid w:val="00BB48AB"/>
    <w:rsid w:val="00BC7316"/>
    <w:rsid w:val="00BD5C76"/>
    <w:rsid w:val="00BF3C49"/>
    <w:rsid w:val="00BF5AFD"/>
    <w:rsid w:val="00C0021F"/>
    <w:rsid w:val="00C157A9"/>
    <w:rsid w:val="00C23401"/>
    <w:rsid w:val="00C340A0"/>
    <w:rsid w:val="00C63014"/>
    <w:rsid w:val="00C64A77"/>
    <w:rsid w:val="00C67B5C"/>
    <w:rsid w:val="00C90B27"/>
    <w:rsid w:val="00C90EE0"/>
    <w:rsid w:val="00C976A5"/>
    <w:rsid w:val="00CC17B4"/>
    <w:rsid w:val="00CE0408"/>
    <w:rsid w:val="00CF2EA7"/>
    <w:rsid w:val="00D15570"/>
    <w:rsid w:val="00D21C6A"/>
    <w:rsid w:val="00D73FE3"/>
    <w:rsid w:val="00DB01C1"/>
    <w:rsid w:val="00DB2E7E"/>
    <w:rsid w:val="00DD762A"/>
    <w:rsid w:val="00E01827"/>
    <w:rsid w:val="00E05F4D"/>
    <w:rsid w:val="00E12C9F"/>
    <w:rsid w:val="00E16F1E"/>
    <w:rsid w:val="00E30399"/>
    <w:rsid w:val="00E5076B"/>
    <w:rsid w:val="00E74ABF"/>
    <w:rsid w:val="00EA21E9"/>
    <w:rsid w:val="00EA2762"/>
    <w:rsid w:val="00EB4EE7"/>
    <w:rsid w:val="00EC6083"/>
    <w:rsid w:val="00F00F9C"/>
    <w:rsid w:val="00F110AC"/>
    <w:rsid w:val="00F117E7"/>
    <w:rsid w:val="00F15601"/>
    <w:rsid w:val="00F20A63"/>
    <w:rsid w:val="00F26E80"/>
    <w:rsid w:val="00F32E20"/>
    <w:rsid w:val="00F4068E"/>
    <w:rsid w:val="00F57CFE"/>
    <w:rsid w:val="00F66D2E"/>
    <w:rsid w:val="00F67244"/>
    <w:rsid w:val="00F85DB7"/>
    <w:rsid w:val="00F90ECE"/>
    <w:rsid w:val="00F91C30"/>
    <w:rsid w:val="00F9407F"/>
    <w:rsid w:val="00FA45FB"/>
    <w:rsid w:val="00FB4B5B"/>
    <w:rsid w:val="00FC5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A443CE"/>
  <w15:docId w15:val="{6ED32B31-C9BD-4E91-8D50-8266814A6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F33D5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nhideWhenUsed/>
    <w:rsid w:val="00AF33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AF33D5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unhideWhenUsed/>
    <w:rsid w:val="00AF33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F33D5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F3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F33D5"/>
    <w:rPr>
      <w:rFonts w:ascii="Tahoma" w:eastAsia="Calibri" w:hAnsi="Tahoma" w:cs="Tahoma"/>
      <w:sz w:val="16"/>
      <w:szCs w:val="16"/>
    </w:rPr>
  </w:style>
  <w:style w:type="character" w:styleId="Pogrubienie">
    <w:name w:val="Strong"/>
    <w:basedOn w:val="Domylnaczcionkaakapitu"/>
    <w:uiPriority w:val="22"/>
    <w:qFormat/>
    <w:rsid w:val="001D240B"/>
    <w:rPr>
      <w:b/>
      <w:bCs/>
    </w:rPr>
  </w:style>
  <w:style w:type="table" w:styleId="Tabela-Siatka">
    <w:name w:val="Table Grid"/>
    <w:basedOn w:val="Standardowy"/>
    <w:uiPriority w:val="59"/>
    <w:rsid w:val="001D24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A6FC0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05F4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05F4D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05F4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813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0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E6D4B0-EFF5-4033-AD7F-F3E0B38CB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4</TotalTime>
  <Pages>2</Pages>
  <Words>456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Grodziński</dc:creator>
  <cp:lastModifiedBy>Tomasz Pawłowski</cp:lastModifiedBy>
  <cp:revision>3</cp:revision>
  <cp:lastPrinted>2016-05-06T13:10:00Z</cp:lastPrinted>
  <dcterms:created xsi:type="dcterms:W3CDTF">2026-06-17T13:05:00Z</dcterms:created>
  <dcterms:modified xsi:type="dcterms:W3CDTF">2026-06-23T09:54:00Z</dcterms:modified>
</cp:coreProperties>
</file>